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4B926271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4D22DB">
        <w:rPr>
          <w:rFonts w:ascii="Arial" w:hAnsi="Arial" w:cs="Arial"/>
          <w:b/>
          <w:sz w:val="24"/>
        </w:rPr>
        <w:t>4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792113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9F641D">
        <w:rPr>
          <w:rFonts w:ascii="Arial" w:hAnsi="Arial" w:cs="Arial"/>
          <w:b/>
        </w:rPr>
        <w:t>2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</w:t>
      </w:r>
      <w:r w:rsidR="00C4529B">
        <w:rPr>
          <w:rFonts w:ascii="Arial" w:hAnsi="Arial" w:cs="Arial"/>
          <w:b/>
        </w:rPr>
        <w:t xml:space="preserve">Algorithm </w:t>
      </w:r>
      <w:r w:rsidR="004D22DB">
        <w:rPr>
          <w:rFonts w:ascii="Arial" w:hAnsi="Arial" w:cs="Arial"/>
          <w:b/>
        </w:rPr>
        <w:t>Conformance</w:t>
      </w:r>
      <w:r w:rsidR="00C4529B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2061888C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 xml:space="preserve">Snow 5G based 256-bit Algorithm </w:t>
      </w:r>
      <w:r w:rsidR="004D22DB">
        <w:rPr>
          <w:b/>
          <w:i/>
        </w:rPr>
        <w:t>Conformance</w:t>
      </w:r>
      <w:r w:rsidR="00C4529B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867148B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C4529B">
        <w:t xml:space="preserve">Snow 5G based 256-bit Algorithm </w:t>
      </w:r>
      <w:r w:rsidR="004D22DB">
        <w:t>Conformance</w:t>
      </w:r>
      <w:r w:rsidR="00C4529B">
        <w:t xml:space="preserve"> Test Data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4D22DB">
        <w:rPr>
          <w:lang w:eastAsia="zh-CN"/>
        </w:rPr>
        <w:t>2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7854" w14:textId="77777777" w:rsidR="00B16DD8" w:rsidRDefault="00B16DD8">
      <w:r>
        <w:separator/>
      </w:r>
    </w:p>
  </w:endnote>
  <w:endnote w:type="continuationSeparator" w:id="0">
    <w:p w14:paraId="62C3BC07" w14:textId="77777777" w:rsidR="00B16DD8" w:rsidRDefault="00B16DD8">
      <w:r>
        <w:continuationSeparator/>
      </w:r>
    </w:p>
  </w:endnote>
  <w:endnote w:type="continuationNotice" w:id="1">
    <w:p w14:paraId="50AFAC4F" w14:textId="77777777" w:rsidR="00B16DD8" w:rsidRDefault="00B16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5A8D" w14:textId="77777777" w:rsidR="00B16DD8" w:rsidRDefault="00B16DD8">
      <w:r>
        <w:separator/>
      </w:r>
    </w:p>
  </w:footnote>
  <w:footnote w:type="continuationSeparator" w:id="0">
    <w:p w14:paraId="4AFB0A47" w14:textId="77777777" w:rsidR="00B16DD8" w:rsidRDefault="00B16DD8">
      <w:r>
        <w:continuationSeparator/>
      </w:r>
    </w:p>
  </w:footnote>
  <w:footnote w:type="continuationNotice" w:id="1">
    <w:p w14:paraId="19C126A6" w14:textId="77777777" w:rsidR="00B16DD8" w:rsidRDefault="00B16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8E5334"/>
    <w:rsid w:val="00926ABD"/>
    <w:rsid w:val="00936CCB"/>
    <w:rsid w:val="00966D47"/>
    <w:rsid w:val="009C0DED"/>
    <w:rsid w:val="009F641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16DD8"/>
    <w:rsid w:val="00B27E39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2024-01-29T10:32:00Z</dcterms:created>
  <dcterms:modified xsi:type="dcterms:W3CDTF">2024-01-29T10:43:00Z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